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6D51F790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</w:p>
    <w:p w14:paraId="2E49F2B6" w14:textId="0460A9BE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 w:rsidR="002C2303">
        <w:rPr>
          <w:rFonts w:cs="Arial"/>
          <w:b/>
          <w:bCs/>
          <w:sz w:val="24"/>
          <w:szCs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0" w:name="S2-2002097"/>
      <w:r w:rsidRPr="00782511">
        <w:rPr>
          <w:b/>
          <w:noProof/>
          <w:color w:val="3333FF"/>
          <w:sz w:val="24"/>
        </w:rPr>
        <w:fldChar w:fldCharType="begin"/>
      </w:r>
      <w:r w:rsidRPr="00782511">
        <w:rPr>
          <w:b/>
          <w:noProof/>
          <w:color w:val="3333FF"/>
          <w:sz w:val="24"/>
        </w:rPr>
        <w:instrText>HYPERLINK "C:\\Users\\ecembpa\\AppData\\Local\\Packages\\Microsoft.MicrosoftEdge_8wekyb3d8bbwe\\TempState\\Downloads\\Docs\\S2-2002097.zip"</w:instrText>
      </w:r>
      <w:r w:rsidRPr="00782511">
        <w:rPr>
          <w:b/>
          <w:noProof/>
          <w:color w:val="3333FF"/>
          <w:sz w:val="24"/>
        </w:rPr>
        <w:fldChar w:fldCharType="separate"/>
      </w:r>
      <w:r w:rsidRPr="00782511">
        <w:rPr>
          <w:b/>
          <w:noProof/>
          <w:color w:val="3333FF"/>
          <w:sz w:val="24"/>
        </w:rPr>
        <w:t>S2-200</w:t>
      </w:r>
      <w:bookmarkEnd w:id="0"/>
      <w:r>
        <w:rPr>
          <w:rFonts w:hint="eastAsia"/>
          <w:b/>
          <w:noProof/>
          <w:color w:val="3333FF"/>
          <w:sz w:val="24"/>
          <w:lang w:eastAsia="zh-CN"/>
        </w:rPr>
        <w:t>xxxx</w:t>
      </w:r>
      <w:r w:rsidRPr="00782511">
        <w:rPr>
          <w:b/>
          <w:noProof/>
          <w:color w:val="3333FF"/>
          <w:sz w:val="24"/>
        </w:rPr>
        <w:fldChar w:fldCharType="end"/>
      </w:r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 w:colFirst="3" w:colLast="3"/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0584454A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 xml:space="preserve">Adding </w:t>
            </w:r>
            <w:bookmarkEnd w:id="3"/>
            <w:bookmarkEnd w:id="4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55F11A4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7F9CF1CD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96EC8">
              <w:rPr>
                <w:noProof/>
              </w:rPr>
              <w:t>10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4C19C0C4" w:rsidR="00C91E98" w:rsidRPr="00B5765B" w:rsidRDefault="007C5999" w:rsidP="007C5999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r>
              <w:rPr>
                <w:lang w:eastAsia="zh-CN"/>
              </w:rPr>
              <w:t>UDM and 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r>
              <w:rPr>
                <w:lang w:eastAsia="zh-CN"/>
              </w:rPr>
              <w:t>UDM and 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mers are 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60C10AC8" w:rsidR="007967DB" w:rsidRDefault="00DE213A" w:rsidP="004B7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C5999" w:rsidRPr="007C5999">
              <w:rPr>
                <w:noProof/>
              </w:rPr>
              <w:t>UDM and 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mers</w:t>
            </w:r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consumers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12B75109" w:rsidR="001E41F3" w:rsidRDefault="007C5999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" w:name="_Toc27896474"/>
            <w:bookmarkStart w:id="7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7B457AA" w14:textId="77777777" w:rsidR="00A12D1D" w:rsidRPr="00AC3C0F" w:rsidRDefault="00A12D1D" w:rsidP="00A12D1D">
      <w:pPr>
        <w:pStyle w:val="2"/>
      </w:pPr>
      <w:bookmarkStart w:id="8" w:name="_Toc19106347"/>
      <w:bookmarkStart w:id="9" w:name="_Toc27823160"/>
      <w:bookmarkStart w:id="10" w:name="_Toc36126631"/>
      <w:bookmarkEnd w:id="6"/>
      <w:bookmarkEnd w:id="7"/>
      <w:r w:rsidRPr="00AC3C0F">
        <w:rPr>
          <w:lang w:eastAsia="zh-CN"/>
        </w:rPr>
        <w:t>7.1</w:t>
      </w:r>
      <w:r w:rsidRPr="00AC3C0F">
        <w:tab/>
        <w:t>General</w:t>
      </w:r>
      <w:bookmarkEnd w:id="8"/>
      <w:bookmarkEnd w:id="9"/>
      <w:bookmarkEnd w:id="10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1" w:author="L JYF" w:date="2020-04-10T21:29:00Z">
              <w:r>
                <w:rPr>
                  <w:rFonts w:eastAsia="Malgun Gothic"/>
                </w:rPr>
                <w:t>, UDM,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2" w:author="L JYF" w:date="2020-04-10T21:30:00Z">
              <w:r>
                <w:rPr>
                  <w:rFonts w:eastAsia="Malgun Gothic"/>
                </w:rPr>
                <w:t>, UDM,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3" w:author="L JYF" w:date="2020-04-10T21:30:00Z">
              <w:r>
                <w:rPr>
                  <w:rFonts w:eastAsia="Malgun Gothic"/>
                </w:rPr>
                <w:t>, UDM,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4" w:author="L JYF" w:date="2020-04-10T21:30:00Z">
              <w:r>
                <w:rPr>
                  <w:rFonts w:eastAsia="Malgun Gothic"/>
                </w:rPr>
                <w:t>, UDM, OAM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D73A1" w14:textId="77777777" w:rsidR="00D6646B" w:rsidRDefault="00D6646B">
      <w:r>
        <w:separator/>
      </w:r>
    </w:p>
  </w:endnote>
  <w:endnote w:type="continuationSeparator" w:id="0">
    <w:p w14:paraId="14E577BE" w14:textId="77777777" w:rsidR="00D6646B" w:rsidRDefault="00D6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BBEE3" w14:textId="77777777" w:rsidR="00D6646B" w:rsidRDefault="00D6646B">
      <w:r>
        <w:separator/>
      </w:r>
    </w:p>
  </w:footnote>
  <w:footnote w:type="continuationSeparator" w:id="0">
    <w:p w14:paraId="54911BD8" w14:textId="77777777" w:rsidR="00D6646B" w:rsidRDefault="00D6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53A03"/>
    <w:rsid w:val="001552AA"/>
    <w:rsid w:val="001643DE"/>
    <w:rsid w:val="00165A61"/>
    <w:rsid w:val="00166732"/>
    <w:rsid w:val="0017003B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F57"/>
    <w:rsid w:val="00466743"/>
    <w:rsid w:val="00485EAA"/>
    <w:rsid w:val="004A0FB4"/>
    <w:rsid w:val="004A18EB"/>
    <w:rsid w:val="004A3A3C"/>
    <w:rsid w:val="004B124E"/>
    <w:rsid w:val="004B1CAA"/>
    <w:rsid w:val="004B2F60"/>
    <w:rsid w:val="004B75B7"/>
    <w:rsid w:val="004B77C7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50244"/>
    <w:rsid w:val="00F52027"/>
    <w:rsid w:val="00F52896"/>
    <w:rsid w:val="00F53AC4"/>
    <w:rsid w:val="00F73C1D"/>
    <w:rsid w:val="00F76C34"/>
    <w:rsid w:val="00F7740B"/>
    <w:rsid w:val="00F8386F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24BDC"/>
  <w15:docId w15:val="{2D802DD9-0334-464E-BC3C-AF1982BC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3FDE9-97FF-4B25-B4BB-4B8B70B2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nuoya</cp:lastModifiedBy>
  <cp:revision>23</cp:revision>
  <cp:lastPrinted>1900-12-31T23:00:00Z</cp:lastPrinted>
  <dcterms:created xsi:type="dcterms:W3CDTF">2020-02-28T11:28:00Z</dcterms:created>
  <dcterms:modified xsi:type="dcterms:W3CDTF">2020-04-10T14:10:00Z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